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การขอใบอนุญาตประกอบกิจการรับทำการเก็บและขนมูลฝอยติดเชื้อ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16448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การขอใบอนุญาตประกอบกิจการรับทำการเก็บและขนมูลฝอยติดเชื้อ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E50D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E50D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EE50D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กฎกระทรวงว่าด้วยการกำจัดมูลฝอยติดเชื้อพ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รับทำการเก็บและขนมูลฝอยติดเชื้อ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14:08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EE50D1" w:rsidRPr="009F5C78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EE50D1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และขนมูลฝอยติดเชื้อ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มูลฝอยด้านผู้ขับขี่และผู้ปฏิบัติงานประจำยานพาหนะด้านสุขลักษณะวิธีการเก็บขนมูลฝอยติดเชื้อต้องถูกต้องตามหลักเกณฑ์และมีวิธีการควบคุมกำกับการขนส่งเพื่อป้องกันการลักลอบทิ้งมูลฝอยให้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และขนมูลฝอยติดเชื้อ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จ้งคำสั่งไม่ออกใบอนุญาตประกอบกิจการรับทำการเก็บและขนมูลฝอยติดเชื้อ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คุณวุฒิของเจ้าหน้าที่รับผิดชอบในการเก็บและขนมูลฝอยติดเชื้ออย่างน้อยหนึ่งค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ว่าปริญญาตรีหรือเทียบเท่าในสาขาวิทยาศาสตร์ด้านสาธารณสุขสุขาภิบาลชีววิทยาและวิทยาศาสตร์การแพทย์ด้านใดด้านหนึ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มูลฝอยติดเชื้อ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แผนการดำเนินงานในการเก็บขนมูลฝอยที่แสดงรายละเอียดขั้นตอนการ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การป้องกันและระงับการแพร่เชื้อหรืออันตรายที่อาจเกิดจากมูลฝอยติด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ตามหลักสูตรและระยะเวลาที่กระทรวงสาธารณสุขกำหนดโดยประกาศในราชกิจจานุเบกษา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ของผู้ปฏิบัติงานในการเก็บขนมูลฝอยติดเชื้อ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อัตราค่าธรรมเนียมใบอนุญาตรับทำการเก็บและขนมูลฝอยติดเชื้อฉบับละไม่เกิน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E50D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</w:p>
        </w:tc>
      </w:tr>
    </w:tbl>
    <w:p w:rsidR="008E2900" w:rsidRPr="00EE50D1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EE50D1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EE50D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C1539D" w:rsidRPr="00EE50D1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E50D1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E68" w:rsidRDefault="00601E68" w:rsidP="00C81DB8">
      <w:pPr>
        <w:spacing w:after="0" w:line="240" w:lineRule="auto"/>
      </w:pPr>
      <w:r>
        <w:separator/>
      </w:r>
    </w:p>
  </w:endnote>
  <w:endnote w:type="continuationSeparator" w:id="1">
    <w:p w:rsidR="00601E68" w:rsidRDefault="00601E6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E68" w:rsidRDefault="00601E68" w:rsidP="00C81DB8">
      <w:pPr>
        <w:spacing w:after="0" w:line="240" w:lineRule="auto"/>
      </w:pPr>
      <w:r>
        <w:separator/>
      </w:r>
    </w:p>
  </w:footnote>
  <w:footnote w:type="continuationSeparator" w:id="1">
    <w:p w:rsidR="00601E68" w:rsidRDefault="00601E6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6448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945C5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945C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64485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945C5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01E68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50D1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9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2015-08-06T07:45:00Z</cp:lastPrinted>
  <dcterms:created xsi:type="dcterms:W3CDTF">2015-04-23T03:41:00Z</dcterms:created>
  <dcterms:modified xsi:type="dcterms:W3CDTF">2015-08-06T07:46:00Z</dcterms:modified>
</cp:coreProperties>
</file>